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00F14" w14:textId="77777777" w:rsidR="00BA7148" w:rsidRDefault="00BA7148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SHIPLEY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39FF5CD0" w14:textId="6C863170" w:rsidR="00BA7148" w:rsidRDefault="00BA7148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Thurgarton Priory.</w:t>
      </w:r>
    </w:p>
    <w:p w14:paraId="14987CA5" w14:textId="77777777" w:rsidR="00BA7148" w:rsidRDefault="00BA7148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27AB1" w14:textId="77777777" w:rsidR="00BA7148" w:rsidRDefault="00BA7148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59AD58" w14:textId="77777777" w:rsidR="00BA7148" w:rsidRDefault="00BA7148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Austin Friars at</w:t>
      </w:r>
    </w:p>
    <w:p w14:paraId="105BE908" w14:textId="77777777" w:rsidR="00BA7148" w:rsidRDefault="00BA7148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31078623" w14:textId="50A1DDFB" w:rsidR="00BA7148" w:rsidRDefault="00BA7148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p.101)</w:t>
      </w:r>
    </w:p>
    <w:p w14:paraId="2FE72E57" w14:textId="77777777" w:rsidR="001351FA" w:rsidRPr="00FF328A" w:rsidRDefault="001351FA" w:rsidP="001351F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52E98690" w14:textId="77777777" w:rsidR="001351FA" w:rsidRPr="00FF328A" w:rsidRDefault="001351FA" w:rsidP="001351F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6CCDD812" w14:textId="5EB371C8" w:rsidR="001351FA" w:rsidRDefault="001351FA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p.103-4)</w:t>
      </w:r>
    </w:p>
    <w:p w14:paraId="08B1C954" w14:textId="77777777" w:rsidR="00BA7148" w:rsidRDefault="00BA7148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856279" w14:textId="77777777" w:rsidR="00BA7148" w:rsidRDefault="00BA7148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1F9652" w14:textId="2520DF1F" w:rsidR="00BA7148" w:rsidRDefault="00BA7148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791C7D74" w14:textId="5F7773A9" w:rsidR="001351FA" w:rsidRDefault="001351FA" w:rsidP="00BA71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2022</w:t>
      </w:r>
    </w:p>
    <w:p w14:paraId="0FB564FA" w14:textId="2DD6A3E1" w:rsidR="00BA00AB" w:rsidRPr="00BA714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A7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01EE7" w14:textId="77777777" w:rsidR="00BA7148" w:rsidRDefault="00BA7148" w:rsidP="009139A6">
      <w:r>
        <w:separator/>
      </w:r>
    </w:p>
  </w:endnote>
  <w:endnote w:type="continuationSeparator" w:id="0">
    <w:p w14:paraId="19195000" w14:textId="77777777" w:rsidR="00BA7148" w:rsidRDefault="00BA71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475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0F8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D16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F77A1" w14:textId="77777777" w:rsidR="00BA7148" w:rsidRDefault="00BA7148" w:rsidP="009139A6">
      <w:r>
        <w:separator/>
      </w:r>
    </w:p>
  </w:footnote>
  <w:footnote w:type="continuationSeparator" w:id="0">
    <w:p w14:paraId="5E560246" w14:textId="77777777" w:rsidR="00BA7148" w:rsidRDefault="00BA71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FD8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01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8F6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148"/>
    <w:rsid w:val="000666E0"/>
    <w:rsid w:val="001351FA"/>
    <w:rsid w:val="002510B7"/>
    <w:rsid w:val="005C130B"/>
    <w:rsid w:val="00826F5C"/>
    <w:rsid w:val="009139A6"/>
    <w:rsid w:val="009448BB"/>
    <w:rsid w:val="00A3176C"/>
    <w:rsid w:val="00AE65F8"/>
    <w:rsid w:val="00BA00AB"/>
    <w:rsid w:val="00BA714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BBA25"/>
  <w15:chartTrackingRefBased/>
  <w15:docId w15:val="{2372BD90-9B85-438C-8926-39582D1A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2021-05-06T18:32:00Z</dcterms:created>
  <dcterms:modified xsi:type="dcterms:W3CDTF">2022-12-20T20:52:00Z</dcterms:modified>
</cp:coreProperties>
</file>